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51042D5C" w:rsidR="004E36AD" w:rsidRPr="007F3777" w:rsidRDefault="004E36AD" w:rsidP="001E5194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1E5194">
        <w:rPr>
          <w:rStyle w:val="Strong"/>
          <w:rFonts w:asciiTheme="minorHAnsi" w:hAnsiTheme="minorHAnsi" w:cstheme="minorHAnsi"/>
          <w:lang w:val="en-GB"/>
        </w:rPr>
        <w:t>46-FAG001-25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1F1C89E" w:rsidR="004E36AD" w:rsidRPr="001E5194" w:rsidRDefault="004E36AD" w:rsidP="004E36AD">
      <w:pPr>
        <w:spacing w:before="120"/>
        <w:jc w:val="both"/>
        <w:rPr>
          <w:rFonts w:ascii="Calibri" w:hAnsi="Calibri" w:cs="Calibri"/>
        </w:rPr>
      </w:pPr>
      <w:r w:rsidRPr="001E5194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243004" w:rsidRPr="001E5194">
        <w:rPr>
          <w:rFonts w:ascii="Calibri" w:hAnsi="Calibri" w:cs="Calibri"/>
        </w:rPr>
        <w:t xml:space="preserve">Kiribati Public Procurement </w:t>
      </w:r>
      <w:r w:rsidR="00364F4C" w:rsidRPr="001E5194">
        <w:rPr>
          <w:rFonts w:ascii="Calibri" w:hAnsi="Calibri" w:cs="Calibri"/>
        </w:rPr>
        <w:t>Web Portal</w:t>
      </w:r>
      <w:r w:rsidR="00243004" w:rsidRPr="001E5194">
        <w:rPr>
          <w:rFonts w:ascii="Calibri" w:hAnsi="Calibri" w:cs="Calibri"/>
        </w:rPr>
        <w:t xml:space="preserve"> (</w:t>
      </w:r>
      <w:r w:rsidR="00243004" w:rsidRPr="001E5194">
        <w:rPr>
          <w:rStyle w:val="Hyperlink"/>
          <w:rFonts w:ascii="Calibri" w:hAnsi="Calibri" w:cs="Calibri"/>
          <w:lang w:val="en-GB"/>
        </w:rPr>
        <w:t>www.procurement.gov.ki/opentender</w:t>
      </w:r>
      <w:r w:rsidR="00243004" w:rsidRPr="001E5194">
        <w:rPr>
          <w:rFonts w:ascii="Calibri" w:hAnsi="Calibri" w:cs="Calibri"/>
        </w:rPr>
        <w:t>)</w:t>
      </w:r>
      <w:r w:rsidRPr="001E5194">
        <w:rPr>
          <w:rFonts w:ascii="Calibri" w:hAnsi="Calibri" w:cs="Calibri"/>
        </w:rPr>
        <w:t xml:space="preserve"> </w:t>
      </w:r>
      <w:r w:rsidRPr="001E5194">
        <w:rPr>
          <w:rFonts w:ascii="Calibri" w:hAnsi="Calibri" w:cs="Calibri"/>
          <w:u w:val="single"/>
        </w:rPr>
        <w:t>or</w:t>
      </w:r>
      <w:r w:rsidRPr="001E5194">
        <w:rPr>
          <w:rFonts w:ascii="Calibri" w:hAnsi="Calibri" w:cs="Calibri"/>
        </w:rPr>
        <w:t xml:space="preserve"> sent to directly Tenderers who have been specifically invited to submit a Tender. Please note that the dates set forth in </w:t>
      </w:r>
      <w:r w:rsidR="00B0293A" w:rsidRPr="001E5194">
        <w:rPr>
          <w:rFonts w:ascii="Calibri" w:hAnsi="Calibri" w:cs="Calibri"/>
        </w:rPr>
        <w:t>6</w:t>
      </w:r>
      <w:r w:rsidRPr="001E5194">
        <w:rPr>
          <w:rFonts w:ascii="Calibri" w:hAnsi="Calibri" w:cs="Calibri"/>
        </w:rPr>
        <w:t>-1</w:t>
      </w:r>
      <w:r w:rsidR="00B0293A" w:rsidRPr="001E5194">
        <w:rPr>
          <w:rFonts w:ascii="Calibri" w:hAnsi="Calibri" w:cs="Calibri"/>
        </w:rPr>
        <w:t>1</w:t>
      </w:r>
      <w:r w:rsidRPr="001E5194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1E5194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2127"/>
        <w:gridCol w:w="1908"/>
      </w:tblGrid>
      <w:tr w:rsidR="00B0293A" w:rsidRPr="001E5194" w14:paraId="07FCC147" w14:textId="77777777" w:rsidTr="00BD71B0">
        <w:tc>
          <w:tcPr>
            <w:tcW w:w="5098" w:type="dxa"/>
          </w:tcPr>
          <w:p w14:paraId="1F083020" w14:textId="77777777" w:rsidR="00B0293A" w:rsidRPr="001E5194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1E5194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127" w:type="dxa"/>
          </w:tcPr>
          <w:p w14:paraId="182AEE6E" w14:textId="77777777" w:rsidR="00B0293A" w:rsidRPr="001E5194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1E5194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1908" w:type="dxa"/>
          </w:tcPr>
          <w:p w14:paraId="4209AB48" w14:textId="3074168D" w:rsidR="00B0293A" w:rsidRPr="001E5194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1E519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C609A6" w:rsidRPr="001E5194" w14:paraId="28B1BC3C" w14:textId="77777777" w:rsidTr="00BD71B0">
        <w:tc>
          <w:tcPr>
            <w:tcW w:w="5098" w:type="dxa"/>
          </w:tcPr>
          <w:p w14:paraId="462D669A" w14:textId="77777777" w:rsidR="00C609A6" w:rsidRPr="001E5194" w:rsidRDefault="00C609A6" w:rsidP="00C609A6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E5194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127" w:type="dxa"/>
          </w:tcPr>
          <w:p w14:paraId="56C60DEA" w14:textId="0B644F84" w:rsidR="00C609A6" w:rsidRPr="001E5194" w:rsidRDefault="001E5194" w:rsidP="00C609A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</w:rPr>
              <w:t>CPU/KOIL</w:t>
            </w:r>
          </w:p>
        </w:tc>
        <w:tc>
          <w:tcPr>
            <w:tcW w:w="1908" w:type="dxa"/>
            <w:vAlign w:val="center"/>
          </w:tcPr>
          <w:p w14:paraId="0710C066" w14:textId="6D5105DB" w:rsidR="00C609A6" w:rsidRPr="001E5194" w:rsidRDefault="001E5194" w:rsidP="00C609A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25/09/2025</w:t>
            </w:r>
          </w:p>
        </w:tc>
      </w:tr>
      <w:tr w:rsidR="00C609A6" w:rsidRPr="001E5194" w14:paraId="4D9567D4" w14:textId="77777777" w:rsidTr="00BD71B0">
        <w:tc>
          <w:tcPr>
            <w:tcW w:w="5098" w:type="dxa"/>
          </w:tcPr>
          <w:p w14:paraId="34AF4BE9" w14:textId="77777777" w:rsidR="00C609A6" w:rsidRPr="001E5194" w:rsidRDefault="00C609A6" w:rsidP="00C609A6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E5194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127" w:type="dxa"/>
          </w:tcPr>
          <w:p w14:paraId="440009ED" w14:textId="47F82BD8" w:rsidR="00C609A6" w:rsidRPr="001E5194" w:rsidRDefault="001E5194" w:rsidP="00C609A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</w:rPr>
              <w:t>CPU/PE</w:t>
            </w:r>
          </w:p>
        </w:tc>
        <w:tc>
          <w:tcPr>
            <w:tcW w:w="1908" w:type="dxa"/>
            <w:vAlign w:val="center"/>
          </w:tcPr>
          <w:p w14:paraId="5089B299" w14:textId="13C4D5BF" w:rsidR="00C609A6" w:rsidRPr="001E5194" w:rsidRDefault="001E5194" w:rsidP="00C609A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07/10/2025</w:t>
            </w:r>
            <w:r w:rsidR="00C609A6" w:rsidRPr="001E5194">
              <w:rPr>
                <w:rFonts w:ascii="Calibri" w:hAnsi="Calibri"/>
                <w:szCs w:val="20"/>
              </w:rPr>
              <w:t xml:space="preserve"> (17:00)</w:t>
            </w:r>
          </w:p>
        </w:tc>
      </w:tr>
      <w:tr w:rsidR="00C609A6" w:rsidRPr="001E5194" w14:paraId="2E8E3BDC" w14:textId="77777777" w:rsidTr="00BD71B0">
        <w:tc>
          <w:tcPr>
            <w:tcW w:w="5098" w:type="dxa"/>
          </w:tcPr>
          <w:p w14:paraId="2D4664AB" w14:textId="11017F4A" w:rsidR="00C609A6" w:rsidRPr="001E5194" w:rsidRDefault="00C609A6" w:rsidP="00C609A6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E5194"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127" w:type="dxa"/>
          </w:tcPr>
          <w:p w14:paraId="0090B8D6" w14:textId="3EB84B27" w:rsidR="00C609A6" w:rsidRPr="001E5194" w:rsidRDefault="001E5194" w:rsidP="00C609A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</w:rPr>
              <w:t>CPU/PE</w:t>
            </w:r>
          </w:p>
        </w:tc>
        <w:tc>
          <w:tcPr>
            <w:tcW w:w="1908" w:type="dxa"/>
            <w:vAlign w:val="center"/>
          </w:tcPr>
          <w:p w14:paraId="4B0F8C82" w14:textId="401EC356" w:rsidR="00C609A6" w:rsidRPr="001E5194" w:rsidRDefault="001E5194" w:rsidP="00C609A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14/10/2025</w:t>
            </w:r>
          </w:p>
        </w:tc>
      </w:tr>
      <w:tr w:rsidR="00C609A6" w:rsidRPr="001E5194" w14:paraId="3D3C37BA" w14:textId="77777777" w:rsidTr="00BD71B0">
        <w:tc>
          <w:tcPr>
            <w:tcW w:w="5098" w:type="dxa"/>
            <w:tcBorders>
              <w:bottom w:val="single" w:sz="12" w:space="0" w:color="auto"/>
            </w:tcBorders>
          </w:tcPr>
          <w:p w14:paraId="57B4FCB0" w14:textId="77777777" w:rsidR="00C609A6" w:rsidRPr="001E5194" w:rsidRDefault="00C609A6" w:rsidP="00C609A6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E5194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127" w:type="dxa"/>
            <w:tcBorders>
              <w:bottom w:val="single" w:sz="12" w:space="0" w:color="auto"/>
            </w:tcBorders>
          </w:tcPr>
          <w:p w14:paraId="554EDF67" w14:textId="3445D809" w:rsidR="00C609A6" w:rsidRPr="001E5194" w:rsidRDefault="001E5194" w:rsidP="00C609A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</w:rPr>
              <w:t>Tenderer</w:t>
            </w:r>
          </w:p>
        </w:tc>
        <w:tc>
          <w:tcPr>
            <w:tcW w:w="1908" w:type="dxa"/>
            <w:tcBorders>
              <w:bottom w:val="single" w:sz="12" w:space="0" w:color="auto"/>
            </w:tcBorders>
            <w:vAlign w:val="center"/>
          </w:tcPr>
          <w:p w14:paraId="4DDD48BC" w14:textId="59A82AE3" w:rsidR="00C609A6" w:rsidRPr="001E5194" w:rsidRDefault="00C609A6" w:rsidP="00C609A6">
            <w:pPr>
              <w:rPr>
                <w:rFonts w:ascii="Calibri" w:hAnsi="Calibri"/>
                <w:szCs w:val="20"/>
              </w:rPr>
            </w:pPr>
            <w:r w:rsidRPr="001E5194">
              <w:rPr>
                <w:rFonts w:ascii="Calibri" w:hAnsi="Calibri"/>
                <w:szCs w:val="20"/>
              </w:rPr>
              <w:t xml:space="preserve"> </w:t>
            </w:r>
            <w:r w:rsidR="001E5194">
              <w:rPr>
                <w:rFonts w:ascii="Calibri" w:hAnsi="Calibri"/>
                <w:szCs w:val="20"/>
              </w:rPr>
              <w:t xml:space="preserve">21/10/2025 </w:t>
            </w:r>
            <w:r w:rsidRPr="001E5194">
              <w:rPr>
                <w:rFonts w:ascii="Calibri" w:hAnsi="Calibri"/>
                <w:szCs w:val="20"/>
              </w:rPr>
              <w:t>(17:00)</w:t>
            </w:r>
          </w:p>
        </w:tc>
      </w:tr>
      <w:tr w:rsidR="00C609A6" w:rsidRPr="001E5194" w14:paraId="31DFD36F" w14:textId="77777777" w:rsidTr="00BD71B0">
        <w:tc>
          <w:tcPr>
            <w:tcW w:w="5098" w:type="dxa"/>
            <w:tcBorders>
              <w:top w:val="single" w:sz="12" w:space="0" w:color="auto"/>
            </w:tcBorders>
          </w:tcPr>
          <w:p w14:paraId="16768F5D" w14:textId="3EB43E3F" w:rsidR="00C609A6" w:rsidRPr="001E5194" w:rsidRDefault="001E5194" w:rsidP="00C609A6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Tender Opening</w:t>
            </w:r>
          </w:p>
        </w:tc>
        <w:tc>
          <w:tcPr>
            <w:tcW w:w="2127" w:type="dxa"/>
            <w:tcBorders>
              <w:top w:val="single" w:sz="12" w:space="0" w:color="auto"/>
            </w:tcBorders>
          </w:tcPr>
          <w:p w14:paraId="5D66943D" w14:textId="082EC2E7" w:rsidR="00C609A6" w:rsidRPr="001E5194" w:rsidRDefault="001E5194" w:rsidP="00C609A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CPU</w:t>
            </w:r>
          </w:p>
        </w:tc>
        <w:tc>
          <w:tcPr>
            <w:tcW w:w="1908" w:type="dxa"/>
            <w:tcBorders>
              <w:top w:val="single" w:sz="12" w:space="0" w:color="auto"/>
            </w:tcBorders>
            <w:vAlign w:val="center"/>
          </w:tcPr>
          <w:p w14:paraId="4351BD81" w14:textId="0CA9425E" w:rsidR="00C609A6" w:rsidRPr="001E5194" w:rsidRDefault="001E5194" w:rsidP="00C609A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22/10/2025</w:t>
            </w:r>
          </w:p>
        </w:tc>
      </w:tr>
      <w:tr w:rsidR="00C609A6" w:rsidRPr="001E5194" w14:paraId="1D91F0FB" w14:textId="77777777" w:rsidTr="00BD71B0">
        <w:tc>
          <w:tcPr>
            <w:tcW w:w="5098" w:type="dxa"/>
          </w:tcPr>
          <w:p w14:paraId="26733970" w14:textId="77777777" w:rsidR="00C609A6" w:rsidRPr="001E5194" w:rsidRDefault="00C609A6" w:rsidP="00C609A6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E5194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127" w:type="dxa"/>
          </w:tcPr>
          <w:p w14:paraId="2D6F368F" w14:textId="4C67D2DC" w:rsidR="00C609A6" w:rsidRPr="001E5194" w:rsidRDefault="001E5194" w:rsidP="00C609A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PE</w:t>
            </w:r>
          </w:p>
        </w:tc>
        <w:tc>
          <w:tcPr>
            <w:tcW w:w="1908" w:type="dxa"/>
            <w:vAlign w:val="center"/>
          </w:tcPr>
          <w:p w14:paraId="1E8CE09F" w14:textId="53EDFAB9" w:rsidR="00C609A6" w:rsidRPr="001E5194" w:rsidRDefault="001E5194" w:rsidP="00C609A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29/10/2025</w:t>
            </w:r>
          </w:p>
        </w:tc>
      </w:tr>
      <w:tr w:rsidR="00C609A6" w:rsidRPr="001E5194" w14:paraId="5319267B" w14:textId="77777777" w:rsidTr="00BD71B0">
        <w:tc>
          <w:tcPr>
            <w:tcW w:w="5098" w:type="dxa"/>
          </w:tcPr>
          <w:p w14:paraId="7C5FEA8D" w14:textId="75B0DA4E" w:rsidR="00C609A6" w:rsidRPr="001E5194" w:rsidRDefault="00C609A6" w:rsidP="00C609A6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E5194">
              <w:rPr>
                <w:rFonts w:cs="Calibri"/>
                <w:sz w:val="24"/>
                <w:szCs w:val="24"/>
              </w:rPr>
              <w:t>Award of Framework Agreement</w:t>
            </w:r>
          </w:p>
        </w:tc>
        <w:tc>
          <w:tcPr>
            <w:tcW w:w="2127" w:type="dxa"/>
          </w:tcPr>
          <w:p w14:paraId="06B62228" w14:textId="58489258" w:rsidR="00C609A6" w:rsidRPr="001E5194" w:rsidRDefault="001E5194" w:rsidP="00C609A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</w:rPr>
              <w:t>Awarding authority</w:t>
            </w:r>
          </w:p>
        </w:tc>
        <w:tc>
          <w:tcPr>
            <w:tcW w:w="1908" w:type="dxa"/>
            <w:vAlign w:val="center"/>
          </w:tcPr>
          <w:p w14:paraId="1449178D" w14:textId="4C55AE1E" w:rsidR="00C609A6" w:rsidRPr="001E5194" w:rsidRDefault="001E5194" w:rsidP="00C609A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5/11/2025</w:t>
            </w:r>
          </w:p>
        </w:tc>
      </w:tr>
      <w:tr w:rsidR="00C609A6" w:rsidRPr="001E5194" w14:paraId="603C6C3A" w14:textId="77777777" w:rsidTr="00BD71B0">
        <w:tc>
          <w:tcPr>
            <w:tcW w:w="5098" w:type="dxa"/>
          </w:tcPr>
          <w:p w14:paraId="468A46DD" w14:textId="42B5ACB4" w:rsidR="00C609A6" w:rsidRPr="001E5194" w:rsidRDefault="00C609A6" w:rsidP="00C609A6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E5194">
              <w:rPr>
                <w:rFonts w:cs="Calibri"/>
                <w:sz w:val="24"/>
                <w:szCs w:val="24"/>
              </w:rPr>
              <w:t>Framework Agreement Terms and Conditions</w:t>
            </w:r>
          </w:p>
        </w:tc>
        <w:tc>
          <w:tcPr>
            <w:tcW w:w="2127" w:type="dxa"/>
          </w:tcPr>
          <w:p w14:paraId="41CD7928" w14:textId="45098BF5" w:rsidR="00C609A6" w:rsidRPr="001E5194" w:rsidRDefault="001E5194" w:rsidP="00C609A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</w:rPr>
              <w:t>PE and awardee</w:t>
            </w:r>
          </w:p>
        </w:tc>
        <w:tc>
          <w:tcPr>
            <w:tcW w:w="1908" w:type="dxa"/>
            <w:vAlign w:val="center"/>
          </w:tcPr>
          <w:p w14:paraId="02ADCA74" w14:textId="16D0117E" w:rsidR="00C609A6" w:rsidRPr="001E5194" w:rsidRDefault="001E5194" w:rsidP="00C609A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19/11/2025</w:t>
            </w:r>
          </w:p>
        </w:tc>
      </w:tr>
      <w:tr w:rsidR="00E03A3A" w:rsidRPr="001E5194" w14:paraId="405F2EC0" w14:textId="77777777" w:rsidTr="00BD71B0">
        <w:tc>
          <w:tcPr>
            <w:tcW w:w="5098" w:type="dxa"/>
          </w:tcPr>
          <w:p w14:paraId="64B1558C" w14:textId="0D60D3AB" w:rsidR="00E03A3A" w:rsidRPr="001E5194" w:rsidRDefault="00E03A3A" w:rsidP="00E03A3A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E5194">
              <w:rPr>
                <w:rFonts w:cs="Calibri"/>
                <w:sz w:val="24"/>
                <w:szCs w:val="24"/>
              </w:rPr>
              <w:t>Signing of Framework Agreement</w:t>
            </w:r>
          </w:p>
        </w:tc>
        <w:tc>
          <w:tcPr>
            <w:tcW w:w="2127" w:type="dxa"/>
          </w:tcPr>
          <w:p w14:paraId="022BDB2B" w14:textId="291D93BC" w:rsidR="00E03A3A" w:rsidRPr="001E5194" w:rsidRDefault="001E5194" w:rsidP="00E03A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</w:rPr>
              <w:t>PE and Awardee</w:t>
            </w:r>
          </w:p>
        </w:tc>
        <w:tc>
          <w:tcPr>
            <w:tcW w:w="1908" w:type="dxa"/>
            <w:vAlign w:val="center"/>
          </w:tcPr>
          <w:p w14:paraId="6783A509" w14:textId="2FA8F23D" w:rsidR="00E03A3A" w:rsidRPr="001E5194" w:rsidRDefault="001E5194" w:rsidP="00E03A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24/11/2025</w:t>
            </w:r>
          </w:p>
        </w:tc>
      </w:tr>
      <w:tr w:rsidR="00E03A3A" w:rsidRPr="001E5194" w14:paraId="169855ED" w14:textId="77777777" w:rsidTr="00BD71B0">
        <w:tc>
          <w:tcPr>
            <w:tcW w:w="5098" w:type="dxa"/>
          </w:tcPr>
          <w:p w14:paraId="4995C7A1" w14:textId="02EDBE79" w:rsidR="00E03A3A" w:rsidRPr="001E5194" w:rsidRDefault="00E03A3A" w:rsidP="00E03A3A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E5194">
              <w:rPr>
                <w:rFonts w:cs="Calibri"/>
                <w:sz w:val="24"/>
                <w:szCs w:val="24"/>
              </w:rPr>
              <w:t>Framework Agreement start date</w:t>
            </w:r>
          </w:p>
        </w:tc>
        <w:tc>
          <w:tcPr>
            <w:tcW w:w="2127" w:type="dxa"/>
          </w:tcPr>
          <w:p w14:paraId="12184960" w14:textId="75F33C56" w:rsidR="00E03A3A" w:rsidRPr="001E5194" w:rsidRDefault="001E5194" w:rsidP="00E03A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</w:rPr>
              <w:t>PE</w:t>
            </w:r>
          </w:p>
        </w:tc>
        <w:tc>
          <w:tcPr>
            <w:tcW w:w="1908" w:type="dxa"/>
            <w:vAlign w:val="center"/>
          </w:tcPr>
          <w:p w14:paraId="48C3B234" w14:textId="2705708B" w:rsidR="00E03A3A" w:rsidRPr="001E5194" w:rsidRDefault="001E5194" w:rsidP="00E03A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27/11/2025</w:t>
            </w:r>
          </w:p>
        </w:tc>
      </w:tr>
    </w:tbl>
    <w:p w14:paraId="6D252130" w14:textId="09BD1034" w:rsidR="004E36AD" w:rsidRPr="001E519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1E5194"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619B9464" w14:textId="3F27F115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340810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EBE71" w14:textId="77777777" w:rsidR="00C31014" w:rsidRDefault="00C31014">
      <w:r>
        <w:separator/>
      </w:r>
    </w:p>
  </w:endnote>
  <w:endnote w:type="continuationSeparator" w:id="0">
    <w:p w14:paraId="4B4C720E" w14:textId="77777777" w:rsidR="00C31014" w:rsidRDefault="00C31014">
      <w:r>
        <w:continuationSeparator/>
      </w:r>
    </w:p>
  </w:endnote>
  <w:endnote w:type="continuationNotice" w:id="1">
    <w:p w14:paraId="45DEF494" w14:textId="77777777" w:rsidR="00C31014" w:rsidRDefault="00C310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C609A6" w:rsidRPr="00C609A6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C609A6" w:rsidRPr="00C609A6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3DE65B9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64F4C">
      <w:rPr>
        <w:noProof/>
      </w:rPr>
      <w:t>2025-09-25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00CA7" w14:textId="77777777" w:rsidR="00C31014" w:rsidRDefault="00C31014">
      <w:r>
        <w:separator/>
      </w:r>
    </w:p>
  </w:footnote>
  <w:footnote w:type="continuationSeparator" w:id="0">
    <w:p w14:paraId="35269F83" w14:textId="77777777" w:rsidR="00C31014" w:rsidRDefault="00C31014">
      <w:r>
        <w:continuationSeparator/>
      </w:r>
    </w:p>
  </w:footnote>
  <w:footnote w:type="continuationNotice" w:id="1">
    <w:p w14:paraId="25D0EB6E" w14:textId="77777777" w:rsidR="00C31014" w:rsidRDefault="00C310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6142CCEC" w:rsidR="00133D55" w:rsidRPr="00141577" w:rsidRDefault="00340810" w:rsidP="00340810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</w:t>
    </w:r>
    <w:proofErr w:type="gramStart"/>
    <w:r w:rsidR="00133D55" w:rsidRPr="004D63BE">
      <w:rPr>
        <w:rFonts w:cs="Calibri"/>
        <w:sz w:val="20"/>
        <w:u w:val="single"/>
      </w:rPr>
      <w:t xml:space="preserve">Main)   </w:t>
    </w:r>
    <w:proofErr w:type="gramEnd"/>
    <w:r w:rsidR="00133D55" w:rsidRPr="004D63BE">
      <w:rPr>
        <w:rFonts w:cs="Calibri"/>
        <w:sz w:val="20"/>
        <w:u w:val="single"/>
      </w:rPr>
      <w:t xml:space="preserve">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44733">
    <w:abstractNumId w:val="1"/>
  </w:num>
  <w:num w:numId="2" w16cid:durableId="2045251452">
    <w:abstractNumId w:val="10"/>
  </w:num>
  <w:num w:numId="3" w16cid:durableId="135690181">
    <w:abstractNumId w:val="11"/>
  </w:num>
  <w:num w:numId="4" w16cid:durableId="865941716">
    <w:abstractNumId w:val="4"/>
  </w:num>
  <w:num w:numId="5" w16cid:durableId="1671903815">
    <w:abstractNumId w:val="3"/>
  </w:num>
  <w:num w:numId="6" w16cid:durableId="1265383416">
    <w:abstractNumId w:val="7"/>
  </w:num>
  <w:num w:numId="7" w16cid:durableId="1516000629">
    <w:abstractNumId w:val="5"/>
  </w:num>
  <w:num w:numId="8" w16cid:durableId="1987470337">
    <w:abstractNumId w:val="9"/>
  </w:num>
  <w:num w:numId="9" w16cid:durableId="942036638">
    <w:abstractNumId w:val="0"/>
  </w:num>
  <w:num w:numId="10" w16cid:durableId="2047441663">
    <w:abstractNumId w:val="8"/>
  </w:num>
  <w:num w:numId="11" w16cid:durableId="212277684">
    <w:abstractNumId w:val="2"/>
  </w:num>
  <w:num w:numId="12" w16cid:durableId="127652658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436"/>
    <w:rsid w:val="0005072F"/>
    <w:rsid w:val="00050A44"/>
    <w:rsid w:val="00050E87"/>
    <w:rsid w:val="00054BD4"/>
    <w:rsid w:val="00054FAE"/>
    <w:rsid w:val="0005539D"/>
    <w:rsid w:val="0006191C"/>
    <w:rsid w:val="00063557"/>
    <w:rsid w:val="00064FE2"/>
    <w:rsid w:val="00066AF8"/>
    <w:rsid w:val="00072DBF"/>
    <w:rsid w:val="00072E8D"/>
    <w:rsid w:val="00073806"/>
    <w:rsid w:val="00073FFC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E5194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00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16B8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37DB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810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0DDF"/>
    <w:rsid w:val="0036348D"/>
    <w:rsid w:val="0036480C"/>
    <w:rsid w:val="00364F4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18B1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0BC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25C4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5F37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0F19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0FF5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71B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014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09A6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23AB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A3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DAC7F4-BFD4-4517-AC82-CCEE8FCD3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49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1282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8</cp:revision>
  <cp:lastPrinted>2013-10-18T08:32:00Z</cp:lastPrinted>
  <dcterms:created xsi:type="dcterms:W3CDTF">2020-12-01T13:55:00Z</dcterms:created>
  <dcterms:modified xsi:type="dcterms:W3CDTF">2025-09-24T23:09:00Z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